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DDE55" w14:textId="7B8BD321" w:rsidR="00F95B45" w:rsidRDefault="00F95B45" w:rsidP="00F95B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PYKHABER</w:t>
      </w:r>
      <w:r w:rsidR="000C3301">
        <w:rPr>
          <w:rFonts w:ascii="Times New Roman" w:hAnsi="Times New Roman" w:cs="Times New Roman"/>
          <w:sz w:val="24"/>
          <w:szCs w:val="24"/>
          <w:u w:val="single"/>
        </w:rPr>
        <w:t>(?PYKHAVER)</w:t>
      </w:r>
      <w:r>
        <w:rPr>
          <w:rFonts w:ascii="Times New Roman" w:hAnsi="Times New Roman" w:cs="Times New Roman"/>
          <w:sz w:val="24"/>
          <w:szCs w:val="24"/>
        </w:rPr>
        <w:t xml:space="preserve">      (fl.1486)</w:t>
      </w:r>
    </w:p>
    <w:p w14:paraId="73473C57" w14:textId="3771DAB1" w:rsidR="00F95B45" w:rsidRDefault="00F95B45" w:rsidP="00F95B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0C3301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0EE2D12A" w14:textId="77777777" w:rsidR="00F95B45" w:rsidRDefault="00F95B45" w:rsidP="00F95B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7EFFF7" w14:textId="77777777" w:rsidR="00F95B45" w:rsidRDefault="00F95B45" w:rsidP="00F95B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2E7A0D" w14:textId="77777777" w:rsidR="00F95B45" w:rsidRDefault="00F95B45" w:rsidP="00F95B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1486</w:t>
      </w:r>
      <w:r>
        <w:rPr>
          <w:rFonts w:ascii="Times New Roman" w:hAnsi="Times New Roman" w:cs="Times New Roman"/>
          <w:sz w:val="24"/>
          <w:szCs w:val="24"/>
        </w:rPr>
        <w:tab/>
        <w:t>He became apprenticed to William Stowre(q.v.).</w:t>
      </w:r>
    </w:p>
    <w:p w14:paraId="670D1DF6" w14:textId="77777777" w:rsidR="00F95B45" w:rsidRDefault="00F95B45" w:rsidP="00F95B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D434D04" w14:textId="77777777" w:rsidR="00F95B45" w:rsidRDefault="00F95B45" w:rsidP="00F95B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EE8CD0" w14:textId="77777777" w:rsidR="00F95B45" w:rsidRDefault="00F95B45" w:rsidP="00F95B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9CD2DD" w14:textId="77777777" w:rsidR="00F95B45" w:rsidRDefault="00F95B45" w:rsidP="00F95B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2022</w:t>
      </w:r>
    </w:p>
    <w:p w14:paraId="363C907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0797D" w14:textId="77777777" w:rsidR="006E64D2" w:rsidRDefault="006E64D2" w:rsidP="009139A6">
      <w:r>
        <w:separator/>
      </w:r>
    </w:p>
  </w:endnote>
  <w:endnote w:type="continuationSeparator" w:id="0">
    <w:p w14:paraId="61C8E528" w14:textId="77777777" w:rsidR="006E64D2" w:rsidRDefault="006E64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34C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69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31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B1CF" w14:textId="77777777" w:rsidR="006E64D2" w:rsidRDefault="006E64D2" w:rsidP="009139A6">
      <w:r>
        <w:separator/>
      </w:r>
    </w:p>
  </w:footnote>
  <w:footnote w:type="continuationSeparator" w:id="0">
    <w:p w14:paraId="53C993A8" w14:textId="77777777" w:rsidR="006E64D2" w:rsidRDefault="006E64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39B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B8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34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45"/>
    <w:rsid w:val="000666E0"/>
    <w:rsid w:val="000C3301"/>
    <w:rsid w:val="002510B7"/>
    <w:rsid w:val="005C130B"/>
    <w:rsid w:val="006E64D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DFD96"/>
  <w15:chartTrackingRefBased/>
  <w15:docId w15:val="{5782FE10-2121-49A2-8AB7-0E0E1EDF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2022-07-27T20:05:00Z</dcterms:created>
  <dcterms:modified xsi:type="dcterms:W3CDTF">2023-03-03T09:33:00Z</dcterms:modified>
</cp:coreProperties>
</file>